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12F6D" w14:textId="77777777" w:rsidR="007E36EB" w:rsidRDefault="007E36EB" w:rsidP="007E36E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SWETYNG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6E351E3E" w14:textId="77777777" w:rsidR="007E36EB" w:rsidRDefault="007E36EB" w:rsidP="007E36E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Cutler.</w:t>
      </w:r>
    </w:p>
    <w:p w14:paraId="06D632D4" w14:textId="77777777" w:rsidR="007E36EB" w:rsidRDefault="007E36EB" w:rsidP="007E36E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268A93C" w14:textId="77777777" w:rsidR="007E36EB" w:rsidRDefault="007E36EB" w:rsidP="007E36E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43141CE" w14:textId="77777777" w:rsidR="007E36EB" w:rsidRDefault="007E36EB" w:rsidP="007E36E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Skrever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11 others brought a plaint of trespass and taking</w:t>
      </w:r>
    </w:p>
    <w:p w14:paraId="50B661F6" w14:textId="77777777" w:rsidR="007E36EB" w:rsidRDefault="007E36EB" w:rsidP="007E36E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against him and 7 others.</w:t>
      </w:r>
    </w:p>
    <w:p w14:paraId="7FD90A4E" w14:textId="77777777" w:rsidR="007E36EB" w:rsidRDefault="007E36EB" w:rsidP="007E36E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446E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https://waalt.uh.edu/index.php/CP40/636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46D60C6" w14:textId="77777777" w:rsidR="007E36EB" w:rsidRDefault="007E36EB" w:rsidP="007E36E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326714F" w14:textId="77777777" w:rsidR="007E36EB" w:rsidRDefault="007E36EB" w:rsidP="007E36E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4D5B452" w14:textId="77777777" w:rsidR="007E36EB" w:rsidRDefault="007E36EB" w:rsidP="007E36E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July 2022</w:t>
      </w:r>
    </w:p>
    <w:p w14:paraId="47C6448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87E58" w14:textId="77777777" w:rsidR="007E36EB" w:rsidRDefault="007E36EB" w:rsidP="009139A6">
      <w:r>
        <w:separator/>
      </w:r>
    </w:p>
  </w:endnote>
  <w:endnote w:type="continuationSeparator" w:id="0">
    <w:p w14:paraId="5BAA4C41" w14:textId="77777777" w:rsidR="007E36EB" w:rsidRDefault="007E36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D0C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04A8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A26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1023C" w14:textId="77777777" w:rsidR="007E36EB" w:rsidRDefault="007E36EB" w:rsidP="009139A6">
      <w:r>
        <w:separator/>
      </w:r>
    </w:p>
  </w:footnote>
  <w:footnote w:type="continuationSeparator" w:id="0">
    <w:p w14:paraId="581BF312" w14:textId="77777777" w:rsidR="007E36EB" w:rsidRDefault="007E36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DA0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785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413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6EB"/>
    <w:rsid w:val="000666E0"/>
    <w:rsid w:val="002510B7"/>
    <w:rsid w:val="005C130B"/>
    <w:rsid w:val="007E36E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2E713"/>
  <w15:chartTrackingRefBased/>
  <w15:docId w15:val="{187090ED-25C7-44B7-8E32-FAA364824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E36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2022-07-07T07:55:00Z</dcterms:created>
  <dcterms:modified xsi:type="dcterms:W3CDTF">2022-07-07T07:56:00Z</dcterms:modified>
</cp:coreProperties>
</file>